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55D95">
        <w:rPr>
          <w:rFonts w:ascii="Times New Roman" w:hAnsi="Times New Roman"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55D95">
        <w:rPr>
          <w:rFonts w:ascii="Times New Roman" w:hAnsi="Times New Roman"/>
          <w:bCs/>
          <w:sz w:val="24"/>
          <w:szCs w:val="24"/>
          <w:lang w:eastAsia="ru-RU"/>
        </w:rPr>
        <w:t xml:space="preserve"> «Остерская средняя школа»</w:t>
      </w:r>
    </w:p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1C4B" w:rsidRPr="00755D95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1C4B" w:rsidRPr="00D207F2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D207F2">
        <w:rPr>
          <w:rFonts w:ascii="Times New Roman" w:hAnsi="Times New Roman"/>
          <w:bCs/>
          <w:sz w:val="28"/>
          <w:szCs w:val="28"/>
          <w:lang w:eastAsia="ru-RU"/>
        </w:rPr>
        <w:t>Занятие курса по выбору «Разноаспектный анализ текста и создание сочинения-рассуждения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</w:t>
      </w:r>
      <w:r w:rsidRPr="00D5526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10-11 классах</w:t>
      </w:r>
      <w:bookmarkStart w:id="0" w:name="_GoBack"/>
      <w:bookmarkEnd w:id="0"/>
      <w:r w:rsidRPr="00D207F2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C41C4B" w:rsidRPr="00D207F2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D207F2">
        <w:rPr>
          <w:rFonts w:ascii="Times New Roman" w:hAnsi="Times New Roman"/>
          <w:bCs/>
          <w:sz w:val="28"/>
          <w:szCs w:val="28"/>
          <w:lang w:eastAsia="ru-RU"/>
        </w:rPr>
        <w:t xml:space="preserve"> Тема:  «Подготовка к написанию сочинения-рассуждения. Духовно-нравственный выбор человека»</w:t>
      </w:r>
    </w:p>
    <w:p w:rsidR="00C41C4B" w:rsidRPr="00D207F2" w:rsidRDefault="00C41C4B" w:rsidP="002115AE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1C4B" w:rsidRDefault="00C41C4B" w:rsidP="00755D95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41C4B" w:rsidRPr="00755D95" w:rsidRDefault="00C41C4B" w:rsidP="00755D95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D9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Автор: Бондарева Татьяна Викторовна, </w:t>
      </w:r>
    </w:p>
    <w:p w:rsidR="00C41C4B" w:rsidRPr="00755D95" w:rsidRDefault="00C41C4B" w:rsidP="00755D95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755D9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учитель русского языка и литературы      </w:t>
      </w: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Pr="00CF6124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iCs/>
          <w:color w:val="000000"/>
          <w:sz w:val="24"/>
          <w:szCs w:val="24"/>
          <w:lang w:eastAsia="ru-RU"/>
        </w:rPr>
        <w:t>Урок – это зеркало общей и педагогической культуры учителя, мерило его интеллектуального богатства, показатель его кругозора, эрудиции».</w:t>
      </w:r>
    </w:p>
    <w:p w:rsidR="00C41C4B" w:rsidRPr="00CF6124" w:rsidRDefault="00C41C4B" w:rsidP="002115AE">
      <w:pPr>
        <w:shd w:val="clear" w:color="auto" w:fill="FFFFFF"/>
        <w:spacing w:after="15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iCs/>
          <w:sz w:val="24"/>
          <w:szCs w:val="24"/>
          <w:lang w:eastAsia="ru-RU"/>
        </w:rPr>
        <w:t xml:space="preserve"> В.А. Сухомлинский.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Знание только тогда становится знанием,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когда оно приобретено усилиями своей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мысли, а не памятью.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Л.Н.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Толстой.</w:t>
      </w:r>
    </w:p>
    <w:p w:rsidR="00C41C4B" w:rsidRPr="00CF6124" w:rsidRDefault="00C41C4B" w:rsidP="002115AE">
      <w:pPr>
        <w:shd w:val="clear" w:color="auto" w:fill="FFFFFF"/>
        <w:spacing w:after="15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</w:p>
    <w:p w:rsidR="00C41C4B" w:rsidRPr="00CF6124" w:rsidRDefault="00C41C4B" w:rsidP="00BD2C40">
      <w:pPr>
        <w:shd w:val="clear" w:color="auto" w:fill="FFFFFF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Итоговая аттестация – первая по-настоящему серьезная проверка эффективности учебной деятельности ученика под руководством учителя. Подготовка к итоговой аттестации – это всегда ответственный процесс. И от того, насколько грамотно он будет построен, зависит наш результат. Главная задача учителя - учить учиться, сделать так, чтобы ученики умели и хотели самостоятельно добывать знания, поэтому наша позиция – учитель-помощник, учитель-партнер. Считаю, что нетрадиционные формы проведения занятий направлены на повышение эффективности деятельности учащихся. Нетрадиционные формы урока - это возможность развивать  творческие способности и личностные качества ученика, оценить роль знаний и увидеть их применение на практике, ощутить взаимосвязь разных наук.</w:t>
      </w:r>
    </w:p>
    <w:p w:rsidR="00C41C4B" w:rsidRPr="00CF6124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ind w:firstLine="357"/>
        <w:jc w:val="both"/>
      </w:pPr>
      <w:r w:rsidRPr="00CF6124">
        <w:t>Активно использую</w:t>
      </w:r>
      <w:r>
        <w:t xml:space="preserve"> </w:t>
      </w:r>
      <w:r w:rsidRPr="00CF6124">
        <w:t>ИКТ (цифровые образовательные ресурсы, а также Интернет - ресурсы), которые эффективно помогают ученикам в подготовке как к урокам, так и к экзамену. Применение новых</w:t>
      </w:r>
      <w:r>
        <w:t xml:space="preserve"> </w:t>
      </w:r>
      <w:r w:rsidRPr="00CF6124">
        <w:t xml:space="preserve">ИТ позволяет разнообразить и комбинировать методы и средства работы по подготовке к итоговой аттестации учащихся, усилить мотивацию обучения и улучшить усвоение нового материала, дает возможность качественно изменить самоконтроль и контроль над результатами обучения. </w:t>
      </w:r>
    </w:p>
    <w:p w:rsidR="00C41C4B" w:rsidRPr="00CF6124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ind w:firstLine="360"/>
        <w:jc w:val="both"/>
      </w:pPr>
      <w:r w:rsidRPr="00CF6124">
        <w:t>На разных этапах урока</w:t>
      </w:r>
      <w:r>
        <w:t xml:space="preserve"> (занятия)</w:t>
      </w:r>
      <w:r w:rsidRPr="00CF6124">
        <w:t xml:space="preserve"> использую различные методические приемы</w:t>
      </w:r>
      <w:r w:rsidRPr="00CF6124">
        <w:rPr>
          <w:b/>
        </w:rPr>
        <w:t xml:space="preserve"> </w:t>
      </w:r>
      <w:r w:rsidRPr="00CF6124">
        <w:t>технологии развития критического</w:t>
      </w:r>
      <w:r w:rsidRPr="00CF6124">
        <w:rPr>
          <w:b/>
        </w:rPr>
        <w:t xml:space="preserve"> </w:t>
      </w:r>
      <w:r w:rsidRPr="00CF6124">
        <w:t xml:space="preserve">мышления, направленные на создание условий для свободного развития  личности. </w:t>
      </w:r>
    </w:p>
    <w:p w:rsidR="00C41C4B" w:rsidRPr="00CF6124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Strong"/>
          <w:b w:val="0"/>
          <w:color w:val="111111"/>
          <w:bdr w:val="none" w:sz="0" w:space="0" w:color="auto" w:frame="1"/>
        </w:rPr>
      </w:pPr>
      <w:r w:rsidRPr="00CF6124">
        <w:t>Хорошие результаты</w:t>
      </w:r>
      <w:r>
        <w:t>, как показала практика,</w:t>
      </w:r>
      <w:r w:rsidRPr="00CF6124">
        <w:t xml:space="preserve"> дает использование технологии </w:t>
      </w:r>
      <w:r w:rsidRPr="00CF6124">
        <w:rPr>
          <w:lang w:val="en-US"/>
        </w:rPr>
        <w:t>World</w:t>
      </w:r>
      <w:r w:rsidRPr="00CF6124">
        <w:t xml:space="preserve"> </w:t>
      </w:r>
      <w:r w:rsidRPr="00CF6124">
        <w:rPr>
          <w:lang w:val="en-US"/>
        </w:rPr>
        <w:t>Caf</w:t>
      </w:r>
      <w:r w:rsidRPr="00CF6124">
        <w:t>é. Достоинством этой методики,</w:t>
      </w:r>
      <w:r>
        <w:t xml:space="preserve"> </w:t>
      </w:r>
      <w:r w:rsidRPr="00CF6124">
        <w:t xml:space="preserve">действительно способствующей появлению интереса к предлагаемой проблеме является выявление у учащихся идей, тут же подвергаемых сомнению и критике и либо опровергаемых, либо принимаемых к дальнейшей работе. В процессе обсуждения концентрируется и фиксируется модераторами значительный объем знаний и опыта учащихся по данной морально-этической теме. Кроме того, процесс обсуждения по схеме </w:t>
      </w:r>
      <w:r>
        <w:t xml:space="preserve">«Мировое кафе» </w:t>
      </w:r>
      <w:r w:rsidRPr="00CF6124">
        <w:t xml:space="preserve"> создает условия одновременного взаимного обучения участников – «трансферт знаний». Результатом использования методики МК является чрезвычайно концентрированная, насыщенная дискуссия и как итоговый продукт - сочинение-рассуждение</w:t>
      </w:r>
      <w:r w:rsidRPr="00CF6124">
        <w:rPr>
          <w:b/>
        </w:rPr>
        <w:t>.</w:t>
      </w:r>
      <w:r w:rsidRPr="00CF6124">
        <w:rPr>
          <w:rStyle w:val="Strong"/>
          <w:b w:val="0"/>
          <w:color w:val="111111"/>
          <w:bdr w:val="none" w:sz="0" w:space="0" w:color="auto" w:frame="1"/>
        </w:rPr>
        <w:t xml:space="preserve"> </w:t>
      </w:r>
    </w:p>
    <w:p w:rsidR="00C41C4B" w:rsidRPr="00CF6124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CF6124">
        <w:rPr>
          <w:rStyle w:val="Strong"/>
          <w:b w:val="0"/>
          <w:bdr w:val="none" w:sz="0" w:space="0" w:color="auto" w:frame="1"/>
        </w:rPr>
        <w:t>Технологию</w:t>
      </w:r>
      <w:r>
        <w:rPr>
          <w:rStyle w:val="Strong"/>
          <w:b w:val="0"/>
          <w:bdr w:val="none" w:sz="0" w:space="0" w:color="auto" w:frame="1"/>
        </w:rPr>
        <w:t xml:space="preserve"> </w:t>
      </w:r>
      <w:r w:rsidRPr="00CF6124">
        <w:rPr>
          <w:iCs/>
          <w:bdr w:val="none" w:sz="0" w:space="0" w:color="auto" w:frame="1"/>
        </w:rPr>
        <w:t>«Мировое кафе»</w:t>
      </w:r>
      <w:r>
        <w:rPr>
          <w:iCs/>
          <w:bdr w:val="none" w:sz="0" w:space="0" w:color="auto" w:frame="1"/>
        </w:rPr>
        <w:t xml:space="preserve"> </w:t>
      </w:r>
      <w:r w:rsidRPr="00CF6124">
        <w:t xml:space="preserve"> использую и для повышения эффективности совместной деятельности</w:t>
      </w:r>
      <w:r>
        <w:t xml:space="preserve"> </w:t>
      </w:r>
      <w:r w:rsidRPr="00CF6124">
        <w:rPr>
          <w:rStyle w:val="apple-converted-space"/>
        </w:rPr>
        <w:t>обучающихся</w:t>
      </w:r>
      <w:r w:rsidRPr="00CF6124">
        <w:rPr>
          <w:rStyle w:val="Strong"/>
          <w:bdr w:val="none" w:sz="0" w:space="0" w:color="auto" w:frame="1"/>
        </w:rPr>
        <w:t xml:space="preserve"> </w:t>
      </w:r>
      <w:r w:rsidRPr="00CF6124">
        <w:rPr>
          <w:rStyle w:val="Strong"/>
          <w:b w:val="0"/>
          <w:bdr w:val="none" w:sz="0" w:space="0" w:color="auto" w:frame="1"/>
        </w:rPr>
        <w:t>и родителей</w:t>
      </w:r>
      <w:r w:rsidRPr="00CF6124">
        <w:t xml:space="preserve">.      </w:t>
      </w:r>
    </w:p>
    <w:p w:rsidR="00C41C4B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CF6124">
        <w:rPr>
          <w:shd w:val="clear" w:color="auto" w:fill="FFFFFF"/>
        </w:rPr>
        <w:t>12 мая 2017 года в школе в рамках реализации первого этапа программы развития «Взаимодействие школы и семьи как условие повышения качества образования» прошел   семинар «Социальное партнёрство семьи и школы как условие эффективности образовательного процесса»</w:t>
      </w:r>
      <w:r w:rsidRPr="00CF6124">
        <w:rPr>
          <w:b/>
          <w:bCs/>
        </w:rPr>
        <w:t xml:space="preserve"> </w:t>
      </w:r>
      <w:r w:rsidRPr="00CF6124">
        <w:rPr>
          <w:bCs/>
        </w:rPr>
        <w:t>для руководителей сельских школ</w:t>
      </w:r>
      <w:r w:rsidRPr="00CF6124">
        <w:rPr>
          <w:b/>
          <w:bCs/>
        </w:rPr>
        <w:t xml:space="preserve">. </w:t>
      </w:r>
      <w:r w:rsidRPr="00CF6124">
        <w:rPr>
          <w:bCs/>
        </w:rPr>
        <w:t>П</w:t>
      </w:r>
      <w:r w:rsidRPr="00CF6124">
        <w:t>редставленное мною занятие получило высокую оценку коллег и специалистов Рославльского Комитета образования.</w:t>
      </w:r>
    </w:p>
    <w:p w:rsidR="00C41C4B" w:rsidRPr="0028228B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28228B">
        <w:t>Таким образом, использование нетрадиционных форм проведения занятий, тесное взаимодействие с родителями обучающихся дали следующие положительные результаты: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</w:rPr>
        <w:t>1.Повысился уровень школьной мотивации (Анкета  "Оценка уровня школьной мотивации" Н.Г. Лускановой):</w:t>
      </w:r>
      <w:r w:rsidRPr="0028228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4555">
        <w:rPr>
          <w:rFonts w:ascii="Times New Roman" w:hAnsi="Times New Roman"/>
          <w:bCs/>
          <w:sz w:val="24"/>
          <w:szCs w:val="24"/>
          <w:lang w:eastAsia="ru-RU"/>
        </w:rPr>
        <w:t xml:space="preserve">Результаты  </w:t>
      </w:r>
      <w:r w:rsidRPr="0028228B">
        <w:rPr>
          <w:rFonts w:ascii="Times New Roman" w:hAnsi="Times New Roman"/>
          <w:bCs/>
          <w:sz w:val="24"/>
          <w:szCs w:val="24"/>
          <w:lang w:eastAsia="ru-RU"/>
        </w:rPr>
        <w:t>стартовой</w:t>
      </w:r>
      <w:r w:rsidRPr="001F4555">
        <w:rPr>
          <w:rFonts w:ascii="Times New Roman" w:hAnsi="Times New Roman"/>
          <w:bCs/>
          <w:sz w:val="24"/>
          <w:szCs w:val="24"/>
          <w:lang w:eastAsia="ru-RU"/>
        </w:rPr>
        <w:t xml:space="preserve"> диагностики</w:t>
      </w:r>
      <w:r w:rsidRPr="0028228B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8228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 xml:space="preserve">Количество обучающихся / % от общего числа обучающихся 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3/17%  высокий уровень школьной мотивации, учебной активности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6/33%  -хорошая школьная мотивация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7/39% -положительное отношение к школе, но школа привлекает больше внеучебными сторонами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2/11% -низкая школьная мотивация</w:t>
      </w:r>
    </w:p>
    <w:p w:rsidR="00C41C4B" w:rsidRPr="0028228B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1F4555">
        <w:t>0/0%-  негативное отношение к школе,  школьная дезадаптация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4555">
        <w:rPr>
          <w:rFonts w:ascii="Times New Roman" w:hAnsi="Times New Roman"/>
          <w:bCs/>
          <w:sz w:val="24"/>
          <w:szCs w:val="24"/>
          <w:lang w:eastAsia="ru-RU"/>
        </w:rPr>
        <w:t>Результаты  итоговой диагностики</w:t>
      </w:r>
      <w:r w:rsidRPr="0028228B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8228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Количество обучающихся / % от общего числа обучающихся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 xml:space="preserve"> 3/17%-   высокий уровень школьной мотивации, учебной активности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7/ 39% -хорошая школьная мотивация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7/39 % -положительное отношение к школе, но школа привлекает больше внеучебными сторонами</w:t>
      </w:r>
    </w:p>
    <w:p w:rsidR="00C41C4B" w:rsidRPr="001F4555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4555">
        <w:rPr>
          <w:rFonts w:ascii="Times New Roman" w:hAnsi="Times New Roman"/>
          <w:sz w:val="24"/>
          <w:szCs w:val="24"/>
          <w:lang w:eastAsia="ru-RU"/>
        </w:rPr>
        <w:t>1/ 5% -низкая школьная мотивация</w:t>
      </w:r>
    </w:p>
    <w:p w:rsidR="00C41C4B" w:rsidRPr="0028228B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1F4555">
        <w:t>0/0%-  негативное отношение к школе,  школьная дезадаптация</w:t>
      </w:r>
    </w:p>
    <w:p w:rsidR="00C41C4B" w:rsidRPr="0028228B" w:rsidRDefault="00C41C4B" w:rsidP="00BD2C40">
      <w:pPr>
        <w:pStyle w:val="NormalWeb"/>
        <w:shd w:val="clear" w:color="auto" w:fill="FFFFFF"/>
        <w:spacing w:before="0" w:beforeAutospacing="0" w:after="0" w:afterAutospacing="0" w:line="360" w:lineRule="auto"/>
        <w:jc w:val="both"/>
      </w:pPr>
      <w:r w:rsidRPr="0028228B">
        <w:t>2.</w:t>
      </w:r>
      <w:r w:rsidRPr="0028228B">
        <w:rPr>
          <w:bCs/>
        </w:rPr>
        <w:t xml:space="preserve"> Наблюдается позитивная динамика  по выявлению уровня самооценки (Анкета учащимся по выявлению уровня самооценки (по Р.В. Овчаровой) )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4555">
        <w:rPr>
          <w:rFonts w:ascii="Times New Roman" w:hAnsi="Times New Roman"/>
          <w:bCs/>
          <w:sz w:val="24"/>
          <w:szCs w:val="24"/>
          <w:lang w:eastAsia="ru-RU"/>
        </w:rPr>
        <w:t xml:space="preserve">Результаты  </w:t>
      </w:r>
      <w:r w:rsidRPr="0028228B">
        <w:rPr>
          <w:rFonts w:ascii="Times New Roman" w:hAnsi="Times New Roman"/>
          <w:bCs/>
          <w:sz w:val="24"/>
          <w:szCs w:val="24"/>
          <w:lang w:eastAsia="ru-RU"/>
        </w:rPr>
        <w:t>стартовой</w:t>
      </w:r>
      <w:r w:rsidRPr="001F4555">
        <w:rPr>
          <w:rFonts w:ascii="Times New Roman" w:hAnsi="Times New Roman"/>
          <w:bCs/>
          <w:sz w:val="24"/>
          <w:szCs w:val="24"/>
          <w:lang w:eastAsia="ru-RU"/>
        </w:rPr>
        <w:t xml:space="preserve"> диагностики</w:t>
      </w:r>
      <w:r w:rsidRPr="0028228B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8228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>Количество обучающихся / % от общего числа обучающихся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 xml:space="preserve"> 9/50%- высокий уровень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>6/33%- средний уровень</w:t>
      </w:r>
    </w:p>
    <w:p w:rsidR="00C41C4B" w:rsidRPr="0028228B" w:rsidRDefault="00C41C4B" w:rsidP="00BD2C4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>3/17%- низкий уровень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4555">
        <w:rPr>
          <w:rFonts w:ascii="Times New Roman" w:hAnsi="Times New Roman"/>
          <w:bCs/>
          <w:sz w:val="24"/>
          <w:szCs w:val="24"/>
          <w:lang w:eastAsia="ru-RU"/>
        </w:rPr>
        <w:t>Результаты  итоговой диагностики</w:t>
      </w:r>
      <w:r w:rsidRPr="0028228B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Pr="0028228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 xml:space="preserve">Количество обучающихся / % от общего числа обучающихся 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>10/56%- высокий уровень</w:t>
      </w:r>
    </w:p>
    <w:p w:rsidR="00C41C4B" w:rsidRPr="0028228B" w:rsidRDefault="00C41C4B" w:rsidP="00BD2C4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>7/39%- средний уровень</w:t>
      </w:r>
    </w:p>
    <w:p w:rsidR="00C41C4B" w:rsidRPr="0028228B" w:rsidRDefault="00C41C4B" w:rsidP="00BD2C40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228B">
        <w:rPr>
          <w:rFonts w:ascii="Times New Roman" w:hAnsi="Times New Roman"/>
          <w:sz w:val="24"/>
          <w:szCs w:val="24"/>
          <w:lang w:eastAsia="ru-RU"/>
        </w:rPr>
        <w:t>1/5% -низкий уровень</w:t>
      </w:r>
    </w:p>
    <w:p w:rsidR="00C41C4B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Тип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занятия </w:t>
      </w: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практикум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Форма проведения: «мировое кафе»  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Методические приемы </w:t>
      </w:r>
      <w:r w:rsidRPr="00CF6124">
        <w:rPr>
          <w:rFonts w:ascii="Times New Roman" w:hAnsi="Times New Roman"/>
          <w:sz w:val="24"/>
          <w:szCs w:val="24"/>
          <w:lang w:eastAsia="ru-RU"/>
        </w:rPr>
        <w:t>технологии развития критического мышления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CF612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</w:rPr>
        <w:t>World cafe,  ИКТ.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Участники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занятия</w:t>
      </w: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: обучающиеся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10-11 </w:t>
      </w: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класса (1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6</w:t>
      </w: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человек) и родители обучающихся (5 человек)</w:t>
      </w: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; обучающиеся и родители  поделены на 4 группы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color w:val="000000"/>
          <w:sz w:val="24"/>
          <w:szCs w:val="24"/>
          <w:lang w:eastAsia="ru-RU"/>
        </w:rPr>
        <w:t>Форма работы: групповая, коллективная, индивидуальная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</w:rPr>
        <w:t>Материально-техническое обеспечение занятия:</w:t>
      </w:r>
      <w:r w:rsidRPr="00CF6124">
        <w:rPr>
          <w:rFonts w:ascii="Times New Roman" w:hAnsi="Times New Roman"/>
          <w:b/>
          <w:sz w:val="24"/>
          <w:szCs w:val="24"/>
        </w:rPr>
        <w:t xml:space="preserve"> </w:t>
      </w:r>
      <w:r w:rsidRPr="00CF6124">
        <w:rPr>
          <w:rFonts w:ascii="Times New Roman" w:hAnsi="Times New Roman"/>
          <w:sz w:val="24"/>
          <w:szCs w:val="24"/>
        </w:rPr>
        <w:t>к</w:t>
      </w: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омпьютер, мультимедийный проектор с экраном, звуковая аппаратура,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мультимедийная презентация,</w:t>
      </w:r>
      <w:r w:rsidRPr="00CF6124">
        <w:rPr>
          <w:rFonts w:ascii="Times New Roman" w:hAnsi="Times New Roman"/>
          <w:sz w:val="24"/>
          <w:szCs w:val="24"/>
        </w:rPr>
        <w:t xml:space="preserve"> ватманы 4 шт., маркеры, исходный текст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(отрывок из повести Владимира Фёдоровича Тендрякова «Расплата»)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Продолжительность занятия:90 минут (2 урока)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b/>
          <w:color w:val="000000"/>
        </w:rPr>
      </w:pP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 w:rsidRPr="00E416D8">
        <w:rPr>
          <w:color w:val="000000"/>
        </w:rPr>
        <w:t>Цель:</w:t>
      </w:r>
      <w:r w:rsidRPr="00CF6124">
        <w:rPr>
          <w:color w:val="000000"/>
        </w:rPr>
        <w:t xml:space="preserve"> помочь осознать практическую значимость данного учебного материала и ценность совместной деятельности.</w:t>
      </w:r>
    </w:p>
    <w:p w:rsidR="00C41C4B" w:rsidRPr="00E416D8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 w:rsidRPr="00E416D8">
        <w:rPr>
          <w:color w:val="000000"/>
        </w:rPr>
        <w:t>Задачи: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 w:rsidRPr="00CF6124">
        <w:rPr>
          <w:color w:val="000000"/>
        </w:rPr>
        <w:t xml:space="preserve"> метапредметные: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 обеспечить развитие умений планировать свою деятельность, искать и использовать необходимые средства и способы их достижения;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 осуществлять самоконтроль, самооценку, самокоррекцию учебной деятельности;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 обеспечить развитие умений сравнивать познавательные объекты;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 обеспечить развитие умений общаться в ходе совместной деятельности.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 w:rsidRPr="00CF6124">
        <w:rPr>
          <w:color w:val="000000"/>
        </w:rPr>
        <w:t>предметные: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 организовать деятельность учащихся по самостоятельному применению знаний в разнообразных ситуациях;</w:t>
      </w:r>
    </w:p>
    <w:p w:rsidR="00C41C4B" w:rsidRPr="00CF6124" w:rsidRDefault="00C41C4B" w:rsidP="002115AE">
      <w:pPr>
        <w:pStyle w:val="NormalWeb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 обеспечить проверку и оценку знаний и способов действий.</w:t>
      </w:r>
    </w:p>
    <w:p w:rsidR="00C41C4B" w:rsidRPr="00E416D8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 w:rsidRPr="00E416D8">
        <w:t>Планируемые результаты:</w:t>
      </w:r>
    </w:p>
    <w:p w:rsidR="00C41C4B" w:rsidRPr="00E416D8" w:rsidRDefault="00C41C4B" w:rsidP="002115AE">
      <w:pPr>
        <w:pStyle w:val="30"/>
        <w:shd w:val="clear" w:color="auto" w:fill="FFFFFF"/>
        <w:spacing w:before="0" w:beforeAutospacing="0" w:after="0" w:afterAutospacing="0" w:line="360" w:lineRule="auto"/>
      </w:pPr>
      <w:r w:rsidRPr="00E416D8">
        <w:t>личностные: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</w:t>
      </w:r>
      <w:r w:rsidRPr="00CF6124">
        <w:t>совершенствование духовно-нравственных качеств личности;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</w:t>
      </w:r>
      <w:r w:rsidRPr="00CF6124">
        <w:t>умение определить нравственные ценности произведения;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</w:t>
      </w:r>
      <w:r w:rsidRPr="00CF6124">
        <w:t>умение обоснованно выбирать собственные жизненные основы с позиций их ценностей для людей.</w:t>
      </w:r>
    </w:p>
    <w:p w:rsidR="00C41C4B" w:rsidRPr="00E416D8" w:rsidRDefault="00C41C4B" w:rsidP="002115AE">
      <w:pPr>
        <w:pStyle w:val="30"/>
        <w:shd w:val="clear" w:color="auto" w:fill="FFFFFF"/>
        <w:spacing w:before="0" w:beforeAutospacing="0" w:after="0" w:afterAutospacing="0" w:line="360" w:lineRule="auto"/>
      </w:pPr>
      <w:r w:rsidRPr="00E416D8">
        <w:t>метапредметные: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у</w:t>
      </w:r>
      <w:r w:rsidRPr="00CF6124">
        <w:t>мение понимать проблему и конфликт внутри её;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</w:t>
      </w:r>
      <w:r w:rsidRPr="00CF6124">
        <w:t>умение подбирать аргументы для подтверждения собственной позиции;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</w:t>
      </w:r>
      <w:r w:rsidRPr="00CF6124">
        <w:t>умение выделять причинно</w:t>
      </w:r>
      <w:r>
        <w:t xml:space="preserve"> - </w:t>
      </w:r>
      <w:r w:rsidRPr="00CF6124">
        <w:t>следственные связи в определении выводов и заключений;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</w:t>
      </w:r>
      <w:r w:rsidRPr="00CF6124">
        <w:t>умение анализировать источник информации, использовать его в самостоятельной деятельности.</w:t>
      </w:r>
    </w:p>
    <w:p w:rsidR="00C41C4B" w:rsidRPr="00CF6124" w:rsidRDefault="00C41C4B" w:rsidP="002115AE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 умение осознавать уровень собственных достижений, качество знаний.</w:t>
      </w:r>
    </w:p>
    <w:p w:rsidR="00C41C4B" w:rsidRPr="00CF6124" w:rsidRDefault="00C41C4B" w:rsidP="002115AE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</w:t>
      </w:r>
      <w:r w:rsidRPr="00CF6124">
        <w:rPr>
          <w:color w:val="000000"/>
        </w:rPr>
        <w:t>-умение принимать решения и осуществлять самостоятельный выбор в учебной и познавательной деятельности.</w:t>
      </w:r>
    </w:p>
    <w:p w:rsidR="00C41C4B" w:rsidRPr="00CF6124" w:rsidRDefault="00C41C4B" w:rsidP="002115AE">
      <w:pPr>
        <w:pStyle w:val="30"/>
        <w:shd w:val="clear" w:color="auto" w:fill="FFFFFF"/>
        <w:spacing w:before="0" w:beforeAutospacing="0" w:after="0" w:afterAutospacing="0" w:line="360" w:lineRule="auto"/>
      </w:pPr>
      <w:r>
        <w:rPr>
          <w:color w:val="000000"/>
        </w:rPr>
        <w:t xml:space="preserve"> </w:t>
      </w:r>
      <w:r w:rsidRPr="00CF6124">
        <w:rPr>
          <w:color w:val="000000"/>
        </w:rPr>
        <w:t>-умение договариваться о распределении функций и ролей в совместной деятельности</w:t>
      </w:r>
    </w:p>
    <w:p w:rsidR="00C41C4B" w:rsidRPr="00CF6124" w:rsidRDefault="00C41C4B" w:rsidP="002115AE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F6124">
        <w:rPr>
          <w:color w:val="000000"/>
        </w:rPr>
        <w:t xml:space="preserve"> - умение развивать навыки сотрудничества со сверстниками, умения не создавать конфликтов и находить выходы из спорных ситуаций.</w:t>
      </w:r>
    </w:p>
    <w:p w:rsidR="00C41C4B" w:rsidRPr="00CF6124" w:rsidRDefault="00C41C4B" w:rsidP="002115AE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F6124">
        <w:rPr>
          <w:color w:val="000000"/>
        </w:rPr>
        <w:t xml:space="preserve"> - умение осуществлять взаимный контроль в совместной деятельности.</w:t>
      </w:r>
    </w:p>
    <w:p w:rsidR="00C41C4B" w:rsidRPr="00CF6124" w:rsidRDefault="00C41C4B" w:rsidP="002115AE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F6124">
        <w:rPr>
          <w:color w:val="000000"/>
        </w:rPr>
        <w:t xml:space="preserve"> - умение адекватно оценивать собственное поведение и поведение окружающих</w:t>
      </w:r>
    </w:p>
    <w:p w:rsidR="00C41C4B" w:rsidRPr="00E416D8" w:rsidRDefault="00C41C4B" w:rsidP="002115AE">
      <w:pPr>
        <w:pStyle w:val="30"/>
        <w:shd w:val="clear" w:color="auto" w:fill="FFFFFF"/>
        <w:spacing w:before="0" w:beforeAutospacing="0" w:after="0" w:afterAutospacing="0" w:line="360" w:lineRule="auto"/>
      </w:pPr>
      <w:r w:rsidRPr="00E416D8">
        <w:t>предметные: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 w:rsidRPr="00CF6124">
        <w:t xml:space="preserve"> -</w:t>
      </w:r>
      <w:r>
        <w:t xml:space="preserve"> </w:t>
      </w:r>
      <w:r w:rsidRPr="00CF6124">
        <w:t>понимание связи литературных произведений с эпохой их написания, выявления заложенных в них вневременных нравственных ценностей и их современное звучание;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 w:rsidRPr="00CF6124">
        <w:t>- определение в произведении изобразительно - выразительных средств языка, понимание их роли в раскрытии идейно-художественного содержания произведения;</w:t>
      </w:r>
    </w:p>
    <w:p w:rsidR="00C41C4B" w:rsidRPr="00CF6124" w:rsidRDefault="00C41C4B" w:rsidP="002115AE">
      <w:pPr>
        <w:pStyle w:val="1"/>
        <w:shd w:val="clear" w:color="auto" w:fill="FFFFFF"/>
        <w:spacing w:before="0" w:beforeAutospacing="0" w:after="0" w:afterAutospacing="0" w:line="360" w:lineRule="auto"/>
      </w:pPr>
      <w:r>
        <w:t xml:space="preserve"> </w:t>
      </w:r>
      <w:r w:rsidRPr="00CF6124">
        <w:t>-</w:t>
      </w:r>
      <w:r>
        <w:t xml:space="preserve"> </w:t>
      </w:r>
      <w:r w:rsidRPr="00CF6124">
        <w:t>умение анализировать литературное произведение: понимать и формулировать тему, идею, характеризовать его героев, сопоставлять героев;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закрепление усвоенных знаний, понятий, способов действия при подготовке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 xml:space="preserve">к написанию сочинения - рассуждения  </w:t>
      </w: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и корректировка их  при необходимости.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C41C4B" w:rsidRPr="00E416D8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416D8">
        <w:rPr>
          <w:rFonts w:ascii="Times New Roman" w:hAnsi="Times New Roman"/>
          <w:color w:val="000000"/>
          <w:sz w:val="24"/>
          <w:szCs w:val="24"/>
          <w:lang w:eastAsia="ru-RU"/>
        </w:rPr>
        <w:t>Задачи совместной деятельности с родителями обучающихся: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создание условий для совместной деятельности родителей, педагогов и учащихся во время подготовки к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ГЭ.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- создание положительной мотивации, снятие напряжения, оказание психологической помощи обучающимся и их родителям.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- повышение компетентности родителей в области психологического развития старшеклассников на определенных возрастных этапах и их индивидуальных особенностях.</w:t>
      </w:r>
    </w:p>
    <w:p w:rsidR="00C41C4B" w:rsidRPr="00E416D8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Прогнозируемые результаты работы с родителями: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- повышение компетентности  родителей в вопросах психологии развития и общения с детьми.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изменение педагогической позиции родителей во взаимодействии со своими детьми во время подготовки и проведения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ГЭ.</w:t>
      </w:r>
    </w:p>
    <w:p w:rsidR="00C41C4B" w:rsidRPr="00CF6124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развитие установки на успешную сдачу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CF6124">
        <w:rPr>
          <w:rFonts w:ascii="Times New Roman" w:hAnsi="Times New Roman"/>
          <w:color w:val="000000"/>
          <w:sz w:val="24"/>
          <w:szCs w:val="24"/>
          <w:lang w:eastAsia="ru-RU"/>
        </w:rPr>
        <w:t>ГЭ.</w:t>
      </w:r>
    </w:p>
    <w:p w:rsidR="00C41C4B" w:rsidRDefault="00C41C4B" w:rsidP="002115AE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p w:rsidR="00C41C4B" w:rsidRPr="00C61E14" w:rsidRDefault="00C41C4B" w:rsidP="00D11C83">
      <w:pPr>
        <w:spacing w:before="100" w:beforeAutospacing="1" w:after="100" w:afterAutospacing="1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Занятие</w:t>
      </w:r>
      <w:r w:rsidRPr="00C61E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№ 1</w:t>
      </w:r>
    </w:p>
    <w:p w:rsidR="00C41C4B" w:rsidRPr="00C61E14" w:rsidRDefault="00C41C4B" w:rsidP="00112E3E">
      <w:pPr>
        <w:spacing w:after="15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и виды деятельности.</w:t>
      </w:r>
    </w:p>
    <w:p w:rsidR="00C41C4B" w:rsidRPr="00C61E14" w:rsidRDefault="00C41C4B" w:rsidP="00112E3E">
      <w:pPr>
        <w:spacing w:after="15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1. Вводный (организационно - мотивационный) этап</w:t>
      </w:r>
    </w:p>
    <w:p w:rsidR="00C41C4B" w:rsidRPr="00CF6124" w:rsidRDefault="00C41C4B" w:rsidP="00112E3E">
      <w:pPr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Учитель:</w:t>
      </w:r>
      <w:r w:rsidRPr="00CF612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Здравствуйте, ребята, уважаемые родители, гости! Сегодня наше занятие пройдет в нестандартной, но знакомой для нас форме «мировое кафе». Я сегодня выступаю в роли директора кафе, а вы мои гости. Столики пронумерованы. Я попрошу вас выбрать хозяйку или хозяина столика и представиться.</w:t>
      </w:r>
    </w:p>
    <w:p w:rsidR="00C41C4B" w:rsidRDefault="00C41C4B" w:rsidP="00B024D2">
      <w:pPr>
        <w:spacing w:after="0" w:line="36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iCs/>
          <w:sz w:val="24"/>
          <w:szCs w:val="24"/>
          <w:lang w:eastAsia="ru-RU"/>
        </w:rPr>
        <w:t>Учитель:</w:t>
      </w:r>
      <w:r w:rsidRPr="00CF6124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bCs/>
          <w:iCs/>
          <w:sz w:val="24"/>
          <w:szCs w:val="24"/>
          <w:lang w:eastAsia="ru-RU"/>
        </w:rPr>
        <w:t>Ребята, перед вами 2 эпиграфа:</w:t>
      </w:r>
    </w:p>
    <w:p w:rsidR="00C41C4B" w:rsidRDefault="00C41C4B" w:rsidP="00B024D2">
      <w:pPr>
        <w:spacing w:after="0" w:line="360" w:lineRule="auto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(прием «интеллектуальная разминка»)</w:t>
      </w:r>
    </w:p>
    <w:p w:rsidR="00C41C4B" w:rsidRPr="00B024D2" w:rsidRDefault="00C41C4B" w:rsidP="00D11C83">
      <w:pPr>
        <w:spacing w:before="100" w:beforeAutospacing="1" w:after="100" w:afterAutospacing="1" w:line="360" w:lineRule="auto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(</w:t>
      </w:r>
      <w:r w:rsidRPr="00B024D2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Слайд№1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iCs/>
          <w:sz w:val="24"/>
          <w:szCs w:val="24"/>
          <w:lang w:eastAsia="ru-RU"/>
        </w:rPr>
        <w:t>1</w:t>
      </w:r>
      <w:r w:rsidRPr="00CF612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.</w:t>
      </w:r>
      <w:r w:rsidRPr="00CF6124">
        <w:rPr>
          <w:rFonts w:ascii="Times New Roman" w:hAnsi="Times New Roman"/>
          <w:sz w:val="24"/>
          <w:szCs w:val="24"/>
          <w:lang w:eastAsia="ru-RU"/>
        </w:rPr>
        <w:t>Растите детей ваших в добродетели: только она одна может дать счастье.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Людвиг Ван Бетховен (композитор, дирижёр, пианист)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2.На свете счастлив только тот,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Кто треволнений избегает,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Тот, кто любви не признает,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Кто красотой пренебрегает,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Тот, кто не ведает обид,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Которыми другой убит.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Гартман фон Ауэ (лирический и эпический поэт немецкого средневековья)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41C4B" w:rsidRPr="00E416D8" w:rsidRDefault="00C41C4B" w:rsidP="002115AE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Вопросы:</w:t>
      </w:r>
    </w:p>
    <w:p w:rsidR="00C41C4B" w:rsidRPr="00B024D2" w:rsidRDefault="00C41C4B" w:rsidP="002115AE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1.Какое ключевое слово в обоих эпиграфах? (счастье)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024D2">
        <w:rPr>
          <w:rFonts w:ascii="Times New Roman" w:hAnsi="Times New Roman"/>
          <w:b/>
          <w:sz w:val="24"/>
          <w:szCs w:val="24"/>
          <w:lang w:eastAsia="ru-RU"/>
        </w:rPr>
        <w:t>(слайд №2</w:t>
      </w:r>
      <w:r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2. Как вы понимаете смысл 1-го эпиграфа? Что такое добродетель?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(способность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7" w:history="1">
        <w:r w:rsidRPr="00CF6124">
          <w:rPr>
            <w:rFonts w:ascii="Times New Roman" w:hAnsi="Times New Roman"/>
            <w:color w:val="000000"/>
            <w:sz w:val="24"/>
            <w:szCs w:val="24"/>
            <w:lang w:eastAsia="ru-RU"/>
          </w:rPr>
          <w:t>человек</w:t>
        </w:r>
      </w:hyperlink>
      <w:r w:rsidRPr="00CF6124">
        <w:rPr>
          <w:rFonts w:ascii="Times New Roman" w:hAnsi="Times New Roman"/>
          <w:sz w:val="24"/>
          <w:szCs w:val="24"/>
          <w:lang w:eastAsia="ru-RU"/>
        </w:rPr>
        <w:t>а совершать добро, способность понимать и любить людей)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3. Проанализируйте второй эпиграф.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В чем смысл такой человеческой жизни? В чём её ценность?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4. Ребята, а что представляют собой, выражают оба эпиграфа?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(разные точки зрения на воспитание, на жизнь в целом. Это разные жизненные позиции).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А какой позиции вы придерживаетесь, какая вам ближе?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Ребята, послушайте песню известного поэта – барда, с творчеством которого мы знакомились на уроке литературы, Булата Окуджавы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/>
          <w:sz w:val="24"/>
          <w:szCs w:val="24"/>
          <w:lang w:eastAsia="ru-RU"/>
        </w:rPr>
        <w:t>Приложение)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В чем Окуджава видел ценность человека, человеческой жизни? (в друзьях, в любви, в вере в Бога, в красоте). Это ещё одна точка зрения, жизненная позиция.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41C4B" w:rsidRPr="00C61E14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2. Основной (информационно - аналитический) этап</w:t>
      </w: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C41C4B" w:rsidRPr="00C61E14" w:rsidRDefault="00C41C4B" w:rsidP="002115AE">
      <w:pPr>
        <w:spacing w:after="15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1.«Предтекстовый» этап. Учащиеся получают предварительную информацию, подготавливающую к восприятию и анализу текста.</w:t>
      </w: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5-6 минут</w:t>
      </w:r>
    </w:p>
    <w:p w:rsidR="00C41C4B" w:rsidRPr="00B024D2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Учитель: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Я вам предлагаю сегодня для обсуждения тему: «Духовно- нравственный выбор человека. «Сноровистая наука» или нравственные ценности»»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4D2">
        <w:rPr>
          <w:rFonts w:ascii="Times New Roman" w:hAnsi="Times New Roman"/>
          <w:b/>
          <w:sz w:val="24"/>
          <w:szCs w:val="24"/>
          <w:lang w:eastAsia="ru-RU"/>
        </w:rPr>
        <w:t>(слайд№3</w:t>
      </w:r>
      <w:r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Конечным продуктом нашей работы будет написание сочинения-рассуждения.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Учитель: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Ребята, а что такое «нравственность», как вы объясните значение этого слова?</w:t>
      </w:r>
    </w:p>
    <w:p w:rsidR="00C41C4B" w:rsidRPr="00B024D2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А вот какое определение слову «нравственность» дается в словаре С.И. Ожегова:</w:t>
      </w:r>
      <w:r w:rsidRPr="00CF6124">
        <w:rPr>
          <w:rFonts w:ascii="Times New Roman" w:hAnsi="Times New Roman"/>
          <w:color w:val="002060"/>
          <w:kern w:val="24"/>
          <w:sz w:val="24"/>
          <w:szCs w:val="24"/>
        </w:rPr>
        <w:t xml:space="preserve"> </w:t>
      </w:r>
      <w:r w:rsidRPr="00CF6124">
        <w:rPr>
          <w:rFonts w:ascii="Times New Roman" w:hAnsi="Times New Roman"/>
          <w:kern w:val="24"/>
          <w:sz w:val="24"/>
          <w:szCs w:val="24"/>
        </w:rPr>
        <w:t>внутренние, духовные качества, которыми руководствуется человек, этические нормы; правила поведения, определяемые этими качествами</w:t>
      </w:r>
      <w:r>
        <w:rPr>
          <w:rFonts w:ascii="Times New Roman" w:hAnsi="Times New Roman"/>
          <w:kern w:val="24"/>
          <w:sz w:val="24"/>
          <w:szCs w:val="24"/>
        </w:rPr>
        <w:t xml:space="preserve"> </w:t>
      </w:r>
      <w:r w:rsidRPr="00B024D2">
        <w:rPr>
          <w:rFonts w:ascii="Times New Roman" w:hAnsi="Times New Roman"/>
          <w:b/>
          <w:kern w:val="24"/>
          <w:sz w:val="24"/>
          <w:szCs w:val="24"/>
        </w:rPr>
        <w:t>(слайд№4)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Ребята, а почему одного человека называют нравственным, а другого безнравственным? Ответ на этот вопрос попытайтесь найти, работая в группах.</w:t>
      </w:r>
    </w:p>
    <w:p w:rsidR="00C41C4B" w:rsidRDefault="00C41C4B" w:rsidP="002115AE">
      <w:pPr>
        <w:shd w:val="clear" w:color="auto" w:fill="FFFFFF"/>
        <w:spacing w:after="15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C41C4B" w:rsidRPr="00E416D8" w:rsidRDefault="00C41C4B" w:rsidP="002115AE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(прием «Заполнение (создание) кластера»)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1 и </w:t>
      </w:r>
      <w:r w:rsidRPr="00C61E14">
        <w:rPr>
          <w:rFonts w:ascii="Times New Roman" w:hAnsi="Times New Roman"/>
          <w:b/>
          <w:sz w:val="24"/>
          <w:szCs w:val="24"/>
          <w:lang w:eastAsia="ru-RU"/>
        </w:rPr>
        <w:t>2 группам</w:t>
      </w:r>
      <w:r w:rsidRPr="00C61E14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составить кластер со словосочетанием «нравственный человек»,– 3 и 4 группам - «безнравственный человек».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61E14" w:rsidRDefault="00C41C4B" w:rsidP="002115AE">
      <w:pPr>
        <w:shd w:val="clear" w:color="auto" w:fill="FFFFFF"/>
        <w:spacing w:after="15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Работа </w:t>
      </w:r>
      <w:r w:rsidRPr="00C61E14">
        <w:rPr>
          <w:rFonts w:ascii="Times New Roman" w:hAnsi="Times New Roman"/>
          <w:b/>
          <w:bCs/>
          <w:sz w:val="24"/>
          <w:szCs w:val="24"/>
          <w:lang w:eastAsia="ru-RU"/>
        </w:rPr>
        <w:t>над текстом.</w:t>
      </w: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(27 мин.)</w:t>
      </w:r>
    </w:p>
    <w:p w:rsidR="00C41C4B" w:rsidRPr="00C61E14" w:rsidRDefault="00C41C4B" w:rsidP="002115AE">
      <w:pPr>
        <w:shd w:val="clear" w:color="auto" w:fill="FFFFFF"/>
        <w:spacing w:after="15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F6124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C61E14"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  <w:t>2. Восприятие текста в ходе читательской деятельности.</w:t>
      </w:r>
      <w:r w:rsidRPr="00C61E1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Текст выразительно читает учитель.</w:t>
      </w: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Учитель: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Проблема духовно-нравственного воспитания относится к разряду «вечных», актуальна она и в наше время. Почему? Каждый из вас ответит в аргументированной части сочинения. Русская литература помогает человеку разобраться в сложных жизненных ситуациях, найти истинные ориентиры и ценности, которые нужны в жизни. Давайте познакомимся с отрывком из повести Владимира Фёдоровича Тендрякова «Расплата».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(Каждому члену группы выдается   текст-отрывок из повести «Расплата» (Приложение))</w:t>
      </w: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 xml:space="preserve"> (1)До сих пор вспоминаю тот разговор с отцом Сони Потехиной, который случился у меня после родительского собрания. (2)Василий Петрович тогда сам начал его: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(3) – Слышали: прямая линия короче кривой – геометрия! (4)И все верят в это, понять не хотят – в жизни-то геометрия совсем иная, там кривые пути всегда прямых короче. (5)А чему вы, преподаватель литературы, детей учите?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(6) – Русской литературе хотя бы. (7)А она тем знаменита, что лучше других разбирается в запутанной жизни. (8)Да, в запутанной, да, в сложной!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(9) – Вы учите – будь только честным и никак по-другому?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(10) – Учу.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(11) – И зла никому не делай – учите?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(12) – Учу.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(13) – И сильного не бойся, слабому помогай, от себя оторви – тоже учите?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(14) – Тоже.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(15) – А-а! – восторжествовал мой собеседник. – И это не по линеечке жить называется! (16)Не геометрию из книжек преподаёте! (17)Запутанно, сложно, а прямолинейненько-то поступай!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(18) – А вам бы хотелось, чтоб я учил – будь бесчестным, подличай, изворачивайся, не упускай случая сделать зло, перед сильным пасуй, слабому не помогай… (19)Неужели, Василий Петрович, вам хочется такой вот свою дочь видеть?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(20) – Я хочу… – Василий Петрович даже задохнулся от негодующего волнения. – Одного хочу – чтоб Сонька моя счастливой была, приспособленной! (21) Чтоб зáгодя знала, что и горы крутые, и пропасти в жизни встретятся, пряменько никак не потопаешь, огибай постоянно. (22) Ежели можно быть честной, то будь, а коль нельзя – ловчи, не походи на своего отца, который лез напролом да лоб расшиб… (23) Хочу, чтоб поняла, и крепко поняла, что для всех добра и люба не станешь и любви большой и доброты особо от других не жди. (24) Хочу, чтоб не кидалась на тех, кто сильней, кто легко хребет сломать может, а осторожничала, иной раз от большой нужды и поклониться могла. (25) Хочу, чтоб дурой наивной не оказалась. (26) Вот чего хочу! (27) Ясно ли? (28)Вот если бы этой сноровистой науке вы мою Соньку научили, я бы первый вам в ножки поклонился.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(29) – Всех этому научить или только одну вашу дочь?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(30) – Всех, всех, чтоб вислоухими не были!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(31) – Так что же получится, Василий Петрович, – все науку воспримут, все станут не вислоухие, а ловкачи, все будут стараться обманывать друг друга, хребет ломать тем, кто послабей… (32)В дурном же мире Соне жить придётся. (33)Не пугает это вас?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(34) – А что делать-то, когда он, мир, таков и есть, доброго слова не стóит? (35)И сменять его на другой какой, получше, нельзя – один всего. (36)Выхода нет – приспособляйся к нему.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(37) – Сменять наш мир на другой нельзя, а вот попробовать как-то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исправить его…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(38) – Ой, не учите вы детей наших мир исправлять. (39)На что мне весь мир! (40)Могу ли я с ним, со всем миром, справиться? (41)Иль надеяться могу, что справится Сонька? (42)С ума ещё не сошёл – ни себя, ни её Наполеоном великим не считаю! (43)Я маленький человек, и она в крупную не вырастет. (44)Нужно мне совсем мало – чтоб дочь родная счастливо жила. (45)А остальные уж пусть сами как-нибудь без меня устраиваются… (46)А вы!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(По В. Тендрякову)</w:t>
      </w:r>
    </w:p>
    <w:p w:rsidR="00C41C4B" w:rsidRPr="00CF6124" w:rsidRDefault="00C41C4B" w:rsidP="002115AE">
      <w:pPr>
        <w:spacing w:after="0" w:line="36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iCs/>
          <w:sz w:val="24"/>
          <w:szCs w:val="24"/>
          <w:lang w:eastAsia="ru-RU"/>
        </w:rPr>
        <w:t>Тендряков Владимир Фёдорович</w:t>
      </w:r>
      <w:r w:rsidRPr="00CF6124">
        <w:rPr>
          <w:rFonts w:ascii="Times New Roman" w:hAnsi="Times New Roman"/>
          <w:b/>
          <w:bCs/>
          <w:iCs/>
          <w:sz w:val="24"/>
          <w:szCs w:val="24"/>
          <w:lang w:eastAsia="ru-RU"/>
        </w:rPr>
        <w:t> </w:t>
      </w:r>
      <w:r w:rsidRPr="00CF6124">
        <w:rPr>
          <w:rFonts w:ascii="Times New Roman" w:hAnsi="Times New Roman"/>
          <w:sz w:val="24"/>
          <w:szCs w:val="24"/>
          <w:lang w:eastAsia="ru-RU"/>
        </w:rPr>
        <w:t>(1923–1984) – прозаик, автор остроконфликтных повестей о деревне, духовно-нравственных проблемах общества.</w:t>
      </w:r>
    </w:p>
    <w:p w:rsidR="00C41C4B" w:rsidRPr="00C61E14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sz w:val="24"/>
          <w:szCs w:val="24"/>
          <w:lang w:eastAsia="ru-RU"/>
        </w:rPr>
        <w:t>3.Анализ текста.</w:t>
      </w:r>
    </w:p>
    <w:p w:rsidR="00C41C4B" w:rsidRPr="00C61E14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sz w:val="24"/>
          <w:szCs w:val="24"/>
          <w:lang w:eastAsia="ru-RU"/>
        </w:rPr>
        <w:t>Фронтальная работа.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41C4B" w:rsidRPr="00E416D8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Задания:</w:t>
      </w:r>
    </w:p>
    <w:p w:rsidR="00C41C4B" w:rsidRPr="00E416D8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 xml:space="preserve">Определите тему текста. </w:t>
      </w:r>
      <w:r w:rsidRPr="00E416D8">
        <w:rPr>
          <w:rFonts w:ascii="Times New Roman" w:hAnsi="Times New Roman"/>
          <w:bCs/>
          <w:iCs/>
          <w:sz w:val="24"/>
          <w:szCs w:val="24"/>
          <w:lang w:eastAsia="ru-RU"/>
        </w:rPr>
        <w:t>(Воспитание и обучение детей)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А есть ли связь между эпиграфами и данным текстом? (это тоже позиции 2-х человек на воспитание, на то, как нужно жить, чтобы быть счастливым)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Кто главные герои?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Какой основной приём использует автор в данном тексте при описании этих героев?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 xml:space="preserve"> ( антитеза) – противопоставление.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А чтобы выявить эту противоположность героев, что необходимо сделать? (сравнить)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По каким критериям их можно сравнить</w:t>
      </w:r>
      <w:r>
        <w:rPr>
          <w:rFonts w:ascii="Times New Roman" w:hAnsi="Times New Roman"/>
          <w:sz w:val="24"/>
          <w:szCs w:val="24"/>
          <w:lang w:eastAsia="ru-RU"/>
        </w:rPr>
        <w:t>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социальный слой общества, социальное положение? (интеллигент – обыватель)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 xml:space="preserve">- уровень образования? (высокий – низкий). 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А в тексте это как проявляется? (в речи героев)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профессия (учитель – рабочий)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Учитель</w:t>
      </w:r>
      <w:r w:rsidRPr="00CF6124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r w:rsidRPr="00CF6124">
        <w:rPr>
          <w:rFonts w:ascii="Times New Roman" w:hAnsi="Times New Roman"/>
          <w:sz w:val="24"/>
          <w:szCs w:val="24"/>
          <w:lang w:eastAsia="ru-RU"/>
        </w:rPr>
        <w:t> Каждый из героев имеет свою точку зрения и выражает её эмоционально, пытаясь убедить противника в своей правоте.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 xml:space="preserve">В данном тексте сталкиваются две противоположные точки зрения, отражающие различные представления о жизни. 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61E14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sz w:val="24"/>
          <w:szCs w:val="24"/>
          <w:lang w:eastAsia="ru-RU"/>
        </w:rPr>
        <w:t>Работа в группах.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Задание 1 и 3 группам</w:t>
      </w:r>
      <w:r w:rsidRPr="00CF6124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Опишите учителя литературы. Какова его правда?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Продолжите предложение: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Учитель считает …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Задание 2 и 4 группам</w:t>
      </w:r>
      <w:r w:rsidRPr="00CF6124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Как вы думаете, отец любит свою дочку? Какова его правда? Как нужно жить в его понимании?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Продолжите предложение: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По мнению Василия Петровича …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D207F2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207F2">
        <w:rPr>
          <w:rFonts w:ascii="Times New Roman" w:hAnsi="Times New Roman"/>
          <w:b/>
          <w:sz w:val="24"/>
          <w:szCs w:val="24"/>
          <w:lang w:eastAsia="ru-RU"/>
        </w:rPr>
        <w:t>Фронтальная работа.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Так что это за «сноровистая наука», по мнению Василия Петровича?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А как вы понимаете смысл предложения 43: «Я маленький человек, и она в крупную не вырастет»?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iCs/>
          <w:sz w:val="24"/>
          <w:szCs w:val="24"/>
          <w:lang w:eastAsia="ru-RU"/>
        </w:rPr>
        <w:t>(считает себя неудачником, ничего не добился, и дочь ничего не добьется, он ничего не может изменить, «винтик», не верит ни в себя, ни в свою дочь)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Как вы считаете, кто прав в споре?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А как считает автор?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iCs/>
          <w:sz w:val="24"/>
          <w:szCs w:val="24"/>
          <w:lang w:eastAsia="ru-RU"/>
        </w:rPr>
        <w:t>(автор считает, что детям нужно прививать «вечные» нравственные ценности. А в помощь им – учителя и русская литература: «А она тем и знаменита, что лучше других разбирается в запутанной жизни».)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На чьей вы стороне? Чьей точки зрения придерживаетесь?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Чему учат вас ваши родители? Какие советы дают о том, как надо жить, каким человеком быть?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Согласны ли вы с учителем, можно ли изменить мир, попытаться его исправить? Как?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iCs/>
          <w:sz w:val="24"/>
          <w:szCs w:val="24"/>
          <w:lang w:eastAsia="ru-RU"/>
        </w:rPr>
        <w:t>( Меняя себя в лучшую сторону, в наших силах сделать мир добрее и светлее)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41C4B" w:rsidRPr="00D207F2" w:rsidRDefault="00C41C4B" w:rsidP="002115AE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07F2">
        <w:rPr>
          <w:rFonts w:ascii="Times New Roman" w:hAnsi="Times New Roman"/>
          <w:b/>
          <w:bCs/>
          <w:sz w:val="24"/>
          <w:szCs w:val="24"/>
          <w:lang w:eastAsia="ru-RU"/>
        </w:rPr>
        <w:t>Задания группам.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Вопрос 1 и 3 группам:</w:t>
      </w:r>
      <w:r w:rsidRPr="00CF6124">
        <w:rPr>
          <w:rFonts w:ascii="Times New Roman" w:hAnsi="Times New Roman"/>
          <w:sz w:val="24"/>
          <w:szCs w:val="24"/>
          <w:lang w:eastAsia="ru-RU"/>
        </w:rPr>
        <w:t> Через какие языковые средства передаётся речь учителя?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(неполные предложения - тоже, безличные предложения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-«Всех этому научить…», «Сменять его на другой нельзя, а вот попробовать исправить его…»; многоточие (предл. 18, 31, 37) , вопросительные предложения)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>Вопрос 2 и 4  группам:</w:t>
      </w:r>
      <w:r w:rsidRPr="00CF6124">
        <w:rPr>
          <w:rFonts w:ascii="Times New Roman" w:hAnsi="Times New Roman"/>
          <w:sz w:val="24"/>
          <w:szCs w:val="24"/>
          <w:lang w:eastAsia="ru-RU"/>
        </w:rPr>
        <w:t> С помощью каких средств передаётся состояние отца? (С помощью вопросительных, восклицательных предложений, повторов слова “хочу”. Отец использует в своей речи слова с уменьшительно-ласкательными суффиксами (прямолинейненько, по линеечке); разговорную лексику (загодя, сноровистая, коль).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</w:t>
      </w:r>
    </w:p>
    <w:p w:rsidR="00C41C4B" w:rsidRPr="00C61E14" w:rsidRDefault="00C41C4B" w:rsidP="002115AE">
      <w:pPr>
        <w:shd w:val="clear" w:color="auto" w:fill="FFFFFF"/>
        <w:spacing w:after="15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C61E1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Формулирование проблем.</w:t>
      </w: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– (6 мин.)</w:t>
      </w:r>
    </w:p>
    <w:p w:rsidR="00C41C4B" w:rsidRPr="00E416D8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bCs/>
          <w:sz w:val="24"/>
          <w:szCs w:val="24"/>
          <w:lang w:eastAsia="ru-RU"/>
        </w:rPr>
        <w:t xml:space="preserve"> Учитель: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На какие вопросы отвечают участники диалога? (Как нужно жить? Какие ценности беречь и передавать детям?)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Ребята, сформулируйте, пожалуйста, проблему исходного текста, возможно, их будет несколько. Какие проблемы волнуют автора?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 xml:space="preserve">1.Как нужно жить? (проблема взаимоотношений человека и мира) 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Можно ли в одиночку изменить мир, влиять на него, пытаться исправить, или все должны плыть по течению, подчиняться и приспосабливаться?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2.Чему нужно учить детей? Какие нравственные ценности следует воспитывать в них?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( проблема выбора нравственных ценностей в воспитании молодого поколения)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3. Как русская литература помогает в воспитании подрастающего поколения?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4.Что же такое счастье? Как его достигнуть в жизни? 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61E14" w:rsidRDefault="00C41C4B" w:rsidP="002115AE">
      <w:pPr>
        <w:shd w:val="clear" w:color="auto" w:fill="FFFFFF"/>
        <w:spacing w:after="150" w:line="36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Занятие № 2</w:t>
      </w:r>
    </w:p>
    <w:p w:rsidR="00C41C4B" w:rsidRPr="00C61E14" w:rsidRDefault="00C41C4B" w:rsidP="002115AE">
      <w:pPr>
        <w:shd w:val="clear" w:color="auto" w:fill="FFFFFF"/>
        <w:spacing w:after="15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5.  Работа над сочинением-рассуждением  (35 мин.)</w:t>
      </w:r>
    </w:p>
    <w:p w:rsidR="00C41C4B" w:rsidRPr="00CF6124" w:rsidRDefault="00C41C4B" w:rsidP="002115AE">
      <w:pPr>
        <w:shd w:val="clear" w:color="auto" w:fill="FFFFFF"/>
        <w:spacing w:after="0" w:line="360" w:lineRule="auto"/>
        <w:textAlignment w:val="baseline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1.Учитель напоминает об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особенностях работы в форме «мировое кафе», правилах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ожидаемом результате.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(В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каждой группе в начале урока уже выбран «хозяин стола». Хозяину стола дается дополнительная инструкция: «Вы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являетесь хранителем знаний вашей группы. Ваша задача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- фиксировать информацию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передавать наработанное последующим группам. Следите, чтобы все принимали участие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обсуждении, поощряйте высказывание идей, пишите разборчиво. Все идеи принимаются без критики». Каждая группа получает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листу ватмана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маркеру для записи идей.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Учитель выдает каждой из четырех групп конверт с определенной проблемой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(2 мин.)</w:t>
      </w: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Проблемы: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Группа № 1.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Как нужно жить? (проблема взаимоотношений человека и мира) 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 Можно ли в одиночку изменить мир, влиять на него, пытаться исправить, или все должны плыть по течению, подчиняться и приспосабливаться?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Группа № 2.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Чему нужно учить детей? Какие нравственные ценности следует воспитывать в них?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(проблема выбора нравственных ценностей в воспитании молодого поколения)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Группа № 3.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Как русская литература помогает в воспитании подрастающего поколения?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416D8">
        <w:rPr>
          <w:rFonts w:ascii="Times New Roman" w:hAnsi="Times New Roman"/>
          <w:sz w:val="24"/>
          <w:szCs w:val="24"/>
          <w:lang w:eastAsia="ru-RU"/>
        </w:rPr>
        <w:t>Группа  № 4.</w:t>
      </w:r>
      <w:r w:rsidRPr="00CF6124">
        <w:rPr>
          <w:rFonts w:ascii="Times New Roman" w:hAnsi="Times New Roman"/>
          <w:sz w:val="24"/>
          <w:szCs w:val="24"/>
          <w:lang w:eastAsia="ru-RU"/>
        </w:rPr>
        <w:t>Что же такое счастье? Как его достигнуть в жизни? 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41C4B" w:rsidRPr="00EC178D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C178D">
        <w:rPr>
          <w:rFonts w:ascii="Times New Roman" w:hAnsi="Times New Roman"/>
          <w:bCs/>
          <w:sz w:val="24"/>
          <w:szCs w:val="24"/>
          <w:lang w:eastAsia="ru-RU"/>
        </w:rPr>
        <w:t>Раскрыть проблему нужно в сочинении-рассуждении.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Сочинение-рассуждение строится по плану: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1.Вступление (определение проблемы, комментарий к проблеме)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2.Аргумент из текста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3.Аргумент из жизни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4.Вывод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2.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В течение 5 минут каждая группа работает над «Вступлением». Хозяин стола принимает все предложения от членов группы и записывает их на листе ватмана.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3.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Через 5 минут п</w:t>
      </w:r>
      <w:r w:rsidRPr="00CF6124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команде учителя участники меняются столами (по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часовой стрелке). Хозяин стола остается на месте, приветствует новую команду, вводит 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тему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рассказывает 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том, что наработано предыдущей группой. Новые участники по просьбе хозяина 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 xml:space="preserve"> находят аргумент в тексте. На протяжении 5 минут группы работают над аргументом из текста.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4.Через 5 минут группы меняются местами и работают над аргументом из жизненного опыта.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5.Через 5 минут группы меняются последний раз и работают над заключительной частью сочинения-рассуждения.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6.После 20-ти минут работы в разных группах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команды возвращаются за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свои столы (те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столы, за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которыми они начинали работать)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подводят итоги обсуждения, систематизируют идеи, делают выводы и представляют их наглядно на листах ватмана</w:t>
      </w:r>
      <w:r w:rsidRPr="00CF6124">
        <w:rPr>
          <w:rFonts w:ascii="Times New Roman" w:hAnsi="Times New Roman"/>
          <w:bCs/>
          <w:sz w:val="24"/>
          <w:szCs w:val="24"/>
          <w:lang w:eastAsia="ru-RU"/>
        </w:rPr>
        <w:t>. Время для  обсуждения -5-6 минут.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bCs/>
          <w:sz w:val="24"/>
          <w:szCs w:val="24"/>
          <w:lang w:eastAsia="ru-RU"/>
        </w:rPr>
        <w:t>7.</w:t>
      </w:r>
      <w:r w:rsidRPr="00CF6124">
        <w:rPr>
          <w:rFonts w:ascii="Times New Roman" w:hAnsi="Times New Roman"/>
          <w:sz w:val="24"/>
          <w:szCs w:val="24"/>
          <w:lang w:eastAsia="ru-RU"/>
        </w:rPr>
        <w:t>Хозяины столиков представляют коллективную работу своих групп.(12мин.)</w:t>
      </w:r>
    </w:p>
    <w:p w:rsidR="00C41C4B" w:rsidRPr="00CF612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41C4B" w:rsidRPr="00C61E14" w:rsidRDefault="00C41C4B" w:rsidP="002115AE">
      <w:pPr>
        <w:shd w:val="clear" w:color="auto" w:fill="FFFFFF"/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61E14">
        <w:rPr>
          <w:rFonts w:ascii="Times New Roman" w:hAnsi="Times New Roman"/>
          <w:b/>
          <w:bCs/>
          <w:sz w:val="24"/>
          <w:szCs w:val="24"/>
          <w:lang w:eastAsia="ru-RU"/>
        </w:rPr>
        <w:t>6. Этап рефлексии деятельности на уроке (6 мин.)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C178D">
        <w:rPr>
          <w:rFonts w:ascii="Times New Roman" w:hAnsi="Times New Roman"/>
          <w:sz w:val="24"/>
          <w:szCs w:val="24"/>
          <w:lang w:eastAsia="ru-RU"/>
        </w:rPr>
        <w:t>Учитель: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Ребята, уважаемые родители, так как вы сегодня  гости в моем кафе, я предлагаю вам в книге отзывов и пожеланий оставить свои пожелания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B024D2">
        <w:rPr>
          <w:rFonts w:ascii="Times New Roman" w:hAnsi="Times New Roman"/>
          <w:b/>
          <w:sz w:val="24"/>
          <w:szCs w:val="24"/>
          <w:lang w:eastAsia="ru-RU"/>
        </w:rPr>
        <w:t>(слайд№5)</w:t>
      </w:r>
      <w:r>
        <w:rPr>
          <w:rFonts w:ascii="Times New Roman" w:hAnsi="Times New Roman"/>
          <w:sz w:val="24"/>
          <w:szCs w:val="24"/>
          <w:lang w:eastAsia="ru-RU"/>
        </w:rPr>
        <w:t xml:space="preserve"> (Приложение)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-Я съел бы еще этого….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-Пожалуйста, добавьте….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-Больше всего мне понравилось…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-Я почти переварил….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-Я переел….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EC178D">
        <w:rPr>
          <w:rFonts w:ascii="Times New Roman" w:hAnsi="Times New Roman"/>
          <w:sz w:val="24"/>
          <w:szCs w:val="24"/>
          <w:lang w:eastAsia="ru-RU"/>
        </w:rPr>
        <w:t>Учитель: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Уважаемые родители, я благодарю вас за совместную продуктивную деятельность и надеюсь, что очень скоро мы встретимся снова над обсуждением какой-то другой не менее важной проблемы.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Дорогие ребята! Совсем скоро прозвенит для вас ваш последний школьный звонок, вам откроются двери огромной жизни, полной разных событий и открытий. От каждого из вас зависит, какой выбор сделаете вы, чтобы жизнь сложилась счастливо. Человек должен стремиться стать счастливым, но только не любым путём и не любыми средствами. Уже сегодня вы можете задать себе вопрос: а какой я человек – нравственный или безнравственный. Что я могу в себе изменить, чтобы стать лучше?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B024D2" w:rsidRDefault="00C41C4B" w:rsidP="002115AE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Нравственной личностью человек становится лишь тогда, когда в душе его навсегда поселились совесть, стыд, ответственность и долг. Это четыре важнейших источника, питающих моральную доблесть и культуру человека. В подтверждение своей мысли мне хочется прочитать вам стихотворение Булата Шалвовича Окуджавы: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024D2">
        <w:rPr>
          <w:rFonts w:ascii="Times New Roman" w:hAnsi="Times New Roman"/>
          <w:b/>
          <w:sz w:val="24"/>
          <w:szCs w:val="24"/>
          <w:lang w:eastAsia="ru-RU"/>
        </w:rPr>
        <w:t>(слайд №</w:t>
      </w: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B024D2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Совесть, благородство и достоинство –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Вот оно, святое наше воинство.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Протяни ему свою ладонь,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За него не страшно и в огонь.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Лик его высок и удивителен.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Посвяти ему свой краткий век.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Может, и не станешь победителем,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Но зато умрешь как человек.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Совесть, благородство</w:t>
      </w:r>
    </w:p>
    <w:p w:rsidR="00C41C4B" w:rsidRPr="00CF6124" w:rsidRDefault="00C41C4B" w:rsidP="002115AE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6124">
        <w:rPr>
          <w:rFonts w:ascii="Times New Roman" w:hAnsi="Times New Roman"/>
          <w:sz w:val="24"/>
          <w:szCs w:val="24"/>
          <w:lang w:eastAsia="ru-RU"/>
        </w:rPr>
        <w:t>и достоинство…</w:t>
      </w: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Pr="00CF6124" w:rsidRDefault="00C41C4B" w:rsidP="002115A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41C4B" w:rsidRDefault="00C41C4B" w:rsidP="00096399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Список литературы</w:t>
      </w:r>
    </w:p>
    <w:p w:rsidR="00C41C4B" w:rsidRDefault="00C41C4B" w:rsidP="00E3625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E36251">
        <w:rPr>
          <w:rFonts w:ascii="Times New Roman" w:hAnsi="Times New Roman"/>
          <w:sz w:val="24"/>
          <w:szCs w:val="24"/>
          <w:lang w:eastAsia="ru-RU"/>
        </w:rPr>
        <w:t>Абашкина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36251">
        <w:rPr>
          <w:rFonts w:ascii="Times New Roman" w:hAnsi="Times New Roman"/>
          <w:sz w:val="24"/>
          <w:szCs w:val="24"/>
          <w:lang w:eastAsia="ru-RU"/>
        </w:rPr>
        <w:t>О. Что такое world cafe?  // Справочник по управлению. 2011 № 2. URL: Официальный сайт pro-personal 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41C4B" w:rsidRDefault="00C41C4B" w:rsidP="00E3625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Pr="00F0337D">
          <w:rPr>
            <w:rStyle w:val="Hyperlink"/>
            <w:rFonts w:ascii="Times New Roman" w:hAnsi="Times New Roman"/>
            <w:sz w:val="24"/>
            <w:szCs w:val="24"/>
            <w:lang w:eastAsia="ru-RU"/>
          </w:rPr>
          <w:t>http://www.pro-personal.ru/journal/474/222347/?month=01&amp;year=2013 </w:t>
        </w:r>
      </w:hyperlink>
    </w:p>
    <w:p w:rsidR="00C41C4B" w:rsidRDefault="00C41C4B" w:rsidP="00E36251">
      <w:pPr>
        <w:shd w:val="clear" w:color="auto" w:fill="FFFFFF"/>
        <w:spacing w:before="75" w:after="15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E36251">
        <w:rPr>
          <w:rFonts w:ascii="Times New Roman" w:hAnsi="Times New Roman"/>
          <w:sz w:val="24"/>
          <w:szCs w:val="24"/>
        </w:rPr>
        <w:t xml:space="preserve"> Луговцова А. Всемирное кафе: маленькие беседы с большим смыслом. [Электронный ресурс] – Режим доступа: </w:t>
      </w:r>
      <w:hyperlink r:id="rId9" w:history="1">
        <w:r w:rsidRPr="00F0337D">
          <w:rPr>
            <w:rStyle w:val="Hyperlink"/>
            <w:rFonts w:ascii="Times New Roman" w:hAnsi="Times New Roman"/>
            <w:sz w:val="24"/>
            <w:szCs w:val="24"/>
          </w:rPr>
          <w:t>http://adukatar.net/wp-content/uploads/2011/07/19</w:t>
        </w:r>
      </w:hyperlink>
      <w:r w:rsidRPr="00E36251">
        <w:rPr>
          <w:rFonts w:ascii="Times New Roman" w:hAnsi="Times New Roman"/>
          <w:sz w:val="24"/>
          <w:szCs w:val="24"/>
        </w:rPr>
        <w:t xml:space="preserve">. </w:t>
      </w:r>
    </w:p>
    <w:p w:rsidR="00C41C4B" w:rsidRPr="00E36251" w:rsidRDefault="00C41C4B" w:rsidP="00E36251">
      <w:pPr>
        <w:shd w:val="clear" w:color="auto" w:fill="FFFFFF"/>
        <w:spacing w:before="75" w:after="15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4741C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F6124">
        <w:rPr>
          <w:rFonts w:ascii="Times New Roman" w:hAnsi="Times New Roman"/>
          <w:sz w:val="24"/>
          <w:szCs w:val="24"/>
          <w:lang w:eastAsia="ru-RU"/>
        </w:rPr>
        <w:t>Тендряков В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CF6124">
        <w:rPr>
          <w:rFonts w:ascii="Times New Roman" w:hAnsi="Times New Roman"/>
          <w:sz w:val="24"/>
          <w:szCs w:val="24"/>
          <w:lang w:eastAsia="ru-RU"/>
        </w:rPr>
        <w:t xml:space="preserve"> «Расплата»</w:t>
      </w:r>
      <w:r>
        <w:rPr>
          <w:rFonts w:ascii="Times New Roman" w:hAnsi="Times New Roman"/>
          <w:sz w:val="24"/>
          <w:szCs w:val="24"/>
          <w:lang w:eastAsia="ru-RU"/>
        </w:rPr>
        <w:t>. Издательский дом  «Юнацтва»,</w:t>
      </w:r>
      <w:r w:rsidRPr="004741C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1988</w:t>
      </w:r>
    </w:p>
    <w:sectPr w:rsidR="00C41C4B" w:rsidRPr="00E36251" w:rsidSect="00EA6E3F">
      <w:footerReference w:type="default" r:id="rId10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C4B" w:rsidRDefault="00C41C4B">
      <w:pPr>
        <w:spacing w:after="0" w:line="240" w:lineRule="auto"/>
      </w:pPr>
      <w:r>
        <w:separator/>
      </w:r>
    </w:p>
  </w:endnote>
  <w:endnote w:type="continuationSeparator" w:id="0">
    <w:p w:rsidR="00C41C4B" w:rsidRDefault="00C41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4B" w:rsidRDefault="00C41C4B">
    <w:pPr>
      <w:pStyle w:val="Footer"/>
    </w:pPr>
    <w:fldSimple w:instr="PAGE   \* MERGEFORMAT">
      <w:r>
        <w:rPr>
          <w:noProof/>
        </w:rPr>
        <w:t>3</w:t>
      </w:r>
    </w:fldSimple>
  </w:p>
  <w:p w:rsidR="00C41C4B" w:rsidRDefault="00C41C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C4B" w:rsidRDefault="00C41C4B">
      <w:pPr>
        <w:spacing w:after="0" w:line="240" w:lineRule="auto"/>
      </w:pPr>
      <w:r>
        <w:separator/>
      </w:r>
    </w:p>
  </w:footnote>
  <w:footnote w:type="continuationSeparator" w:id="0">
    <w:p w:rsidR="00C41C4B" w:rsidRDefault="00C41C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3D4D"/>
    <w:multiLevelType w:val="multilevel"/>
    <w:tmpl w:val="C824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127F5"/>
    <w:multiLevelType w:val="multilevel"/>
    <w:tmpl w:val="3056A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D8079B"/>
    <w:multiLevelType w:val="multilevel"/>
    <w:tmpl w:val="E90AB3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3554A2E"/>
    <w:multiLevelType w:val="multilevel"/>
    <w:tmpl w:val="FECA4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7C32D5"/>
    <w:multiLevelType w:val="multilevel"/>
    <w:tmpl w:val="BAE21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190E78"/>
    <w:multiLevelType w:val="multilevel"/>
    <w:tmpl w:val="A96A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2408D1"/>
    <w:multiLevelType w:val="multilevel"/>
    <w:tmpl w:val="C672B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58A5CF4"/>
    <w:multiLevelType w:val="multilevel"/>
    <w:tmpl w:val="9D52F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7FD5ADA"/>
    <w:multiLevelType w:val="multilevel"/>
    <w:tmpl w:val="67B4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230834"/>
    <w:multiLevelType w:val="multilevel"/>
    <w:tmpl w:val="E26E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D95ABE"/>
    <w:multiLevelType w:val="multilevel"/>
    <w:tmpl w:val="0E84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380150"/>
    <w:multiLevelType w:val="multilevel"/>
    <w:tmpl w:val="2146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ADB3165"/>
    <w:multiLevelType w:val="multilevel"/>
    <w:tmpl w:val="3D66D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C110A76"/>
    <w:multiLevelType w:val="multilevel"/>
    <w:tmpl w:val="1544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C8714C"/>
    <w:multiLevelType w:val="multilevel"/>
    <w:tmpl w:val="92FC6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235429"/>
    <w:multiLevelType w:val="multilevel"/>
    <w:tmpl w:val="BCB4E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21B3A8F"/>
    <w:multiLevelType w:val="multilevel"/>
    <w:tmpl w:val="7302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323CCE"/>
    <w:multiLevelType w:val="multilevel"/>
    <w:tmpl w:val="F1A00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526A71"/>
    <w:multiLevelType w:val="multilevel"/>
    <w:tmpl w:val="609C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99399F"/>
    <w:multiLevelType w:val="multilevel"/>
    <w:tmpl w:val="8D76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2758E9"/>
    <w:multiLevelType w:val="multilevel"/>
    <w:tmpl w:val="3A9CC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BB64828"/>
    <w:multiLevelType w:val="multilevel"/>
    <w:tmpl w:val="DF84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5B7387"/>
    <w:multiLevelType w:val="multilevel"/>
    <w:tmpl w:val="B7222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2009F1"/>
    <w:multiLevelType w:val="multilevel"/>
    <w:tmpl w:val="0CF45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162F08"/>
    <w:multiLevelType w:val="multilevel"/>
    <w:tmpl w:val="038C6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C66426"/>
    <w:multiLevelType w:val="multilevel"/>
    <w:tmpl w:val="99469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1C4364"/>
    <w:multiLevelType w:val="multilevel"/>
    <w:tmpl w:val="3D14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7743ED3"/>
    <w:multiLevelType w:val="multilevel"/>
    <w:tmpl w:val="C162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7EB2CC5"/>
    <w:multiLevelType w:val="multilevel"/>
    <w:tmpl w:val="752A2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8102909"/>
    <w:multiLevelType w:val="multilevel"/>
    <w:tmpl w:val="F85CA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95C6780"/>
    <w:multiLevelType w:val="multilevel"/>
    <w:tmpl w:val="B0EE1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483FAC"/>
    <w:multiLevelType w:val="multilevel"/>
    <w:tmpl w:val="DDAC9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7D137C"/>
    <w:multiLevelType w:val="multilevel"/>
    <w:tmpl w:val="47B66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EA536E7"/>
    <w:multiLevelType w:val="multilevel"/>
    <w:tmpl w:val="EC68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C75189"/>
    <w:multiLevelType w:val="multilevel"/>
    <w:tmpl w:val="82A2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493DB4"/>
    <w:multiLevelType w:val="hybridMultilevel"/>
    <w:tmpl w:val="DE1C5C9C"/>
    <w:lvl w:ilvl="0" w:tplc="51AA5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D7CC8"/>
    <w:multiLevelType w:val="multilevel"/>
    <w:tmpl w:val="94DAE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1A5406E"/>
    <w:multiLevelType w:val="multilevel"/>
    <w:tmpl w:val="9D52F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41F4EDA"/>
    <w:multiLevelType w:val="multilevel"/>
    <w:tmpl w:val="A594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A4207F"/>
    <w:multiLevelType w:val="multilevel"/>
    <w:tmpl w:val="E546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B8E7300"/>
    <w:multiLevelType w:val="multilevel"/>
    <w:tmpl w:val="3D12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07E6D53"/>
    <w:multiLevelType w:val="multilevel"/>
    <w:tmpl w:val="BBDE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5A3FD6"/>
    <w:multiLevelType w:val="multilevel"/>
    <w:tmpl w:val="7DA80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3490021"/>
    <w:multiLevelType w:val="multilevel"/>
    <w:tmpl w:val="3184E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42B71DA"/>
    <w:multiLevelType w:val="multilevel"/>
    <w:tmpl w:val="1460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004BE1"/>
    <w:multiLevelType w:val="multilevel"/>
    <w:tmpl w:val="62E0B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D1268F"/>
    <w:multiLevelType w:val="multilevel"/>
    <w:tmpl w:val="DC1A7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7">
    <w:nsid w:val="7CA46F40"/>
    <w:multiLevelType w:val="multilevel"/>
    <w:tmpl w:val="82E2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3B78E9"/>
    <w:multiLevelType w:val="multilevel"/>
    <w:tmpl w:val="8E4C7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5"/>
  </w:num>
  <w:num w:numId="3">
    <w:abstractNumId w:val="45"/>
  </w:num>
  <w:num w:numId="4">
    <w:abstractNumId w:val="17"/>
  </w:num>
  <w:num w:numId="5">
    <w:abstractNumId w:val="40"/>
  </w:num>
  <w:num w:numId="6">
    <w:abstractNumId w:val="29"/>
  </w:num>
  <w:num w:numId="7">
    <w:abstractNumId w:val="33"/>
  </w:num>
  <w:num w:numId="8">
    <w:abstractNumId w:val="25"/>
  </w:num>
  <w:num w:numId="9">
    <w:abstractNumId w:val="34"/>
  </w:num>
  <w:num w:numId="10">
    <w:abstractNumId w:val="31"/>
  </w:num>
  <w:num w:numId="11">
    <w:abstractNumId w:val="9"/>
  </w:num>
  <w:num w:numId="12">
    <w:abstractNumId w:val="26"/>
  </w:num>
  <w:num w:numId="13">
    <w:abstractNumId w:val="5"/>
  </w:num>
  <w:num w:numId="14">
    <w:abstractNumId w:val="46"/>
  </w:num>
  <w:num w:numId="15">
    <w:abstractNumId w:val="32"/>
  </w:num>
  <w:num w:numId="16">
    <w:abstractNumId w:val="43"/>
  </w:num>
  <w:num w:numId="17">
    <w:abstractNumId w:val="6"/>
  </w:num>
  <w:num w:numId="18">
    <w:abstractNumId w:val="36"/>
  </w:num>
  <w:num w:numId="19">
    <w:abstractNumId w:val="12"/>
  </w:num>
  <w:num w:numId="20">
    <w:abstractNumId w:val="21"/>
  </w:num>
  <w:num w:numId="21">
    <w:abstractNumId w:val="47"/>
  </w:num>
  <w:num w:numId="22">
    <w:abstractNumId w:val="30"/>
  </w:num>
  <w:num w:numId="23">
    <w:abstractNumId w:val="1"/>
  </w:num>
  <w:num w:numId="24">
    <w:abstractNumId w:val="3"/>
  </w:num>
  <w:num w:numId="25">
    <w:abstractNumId w:val="20"/>
  </w:num>
  <w:num w:numId="26">
    <w:abstractNumId w:val="11"/>
  </w:num>
  <w:num w:numId="27">
    <w:abstractNumId w:val="14"/>
  </w:num>
  <w:num w:numId="28">
    <w:abstractNumId w:val="44"/>
  </w:num>
  <w:num w:numId="29">
    <w:abstractNumId w:val="24"/>
  </w:num>
  <w:num w:numId="30">
    <w:abstractNumId w:val="42"/>
  </w:num>
  <w:num w:numId="31">
    <w:abstractNumId w:val="27"/>
  </w:num>
  <w:num w:numId="32">
    <w:abstractNumId w:val="4"/>
  </w:num>
  <w:num w:numId="33">
    <w:abstractNumId w:val="39"/>
  </w:num>
  <w:num w:numId="34">
    <w:abstractNumId w:val="48"/>
  </w:num>
  <w:num w:numId="35">
    <w:abstractNumId w:val="18"/>
  </w:num>
  <w:num w:numId="36">
    <w:abstractNumId w:val="22"/>
  </w:num>
  <w:num w:numId="37">
    <w:abstractNumId w:val="8"/>
  </w:num>
  <w:num w:numId="38">
    <w:abstractNumId w:val="13"/>
  </w:num>
  <w:num w:numId="39">
    <w:abstractNumId w:val="19"/>
  </w:num>
  <w:num w:numId="40">
    <w:abstractNumId w:val="23"/>
  </w:num>
  <w:num w:numId="41">
    <w:abstractNumId w:val="41"/>
  </w:num>
  <w:num w:numId="42">
    <w:abstractNumId w:val="10"/>
  </w:num>
  <w:num w:numId="43">
    <w:abstractNumId w:val="38"/>
  </w:num>
  <w:num w:numId="44">
    <w:abstractNumId w:val="16"/>
  </w:num>
  <w:num w:numId="45">
    <w:abstractNumId w:val="2"/>
  </w:num>
  <w:num w:numId="46">
    <w:abstractNumId w:val="7"/>
  </w:num>
  <w:num w:numId="47">
    <w:abstractNumId w:val="28"/>
  </w:num>
  <w:num w:numId="48">
    <w:abstractNumId w:val="37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D03"/>
    <w:rsid w:val="00027C38"/>
    <w:rsid w:val="00034A5A"/>
    <w:rsid w:val="00085D36"/>
    <w:rsid w:val="00096399"/>
    <w:rsid w:val="000A2D03"/>
    <w:rsid w:val="000B06E5"/>
    <w:rsid w:val="000F4C5C"/>
    <w:rsid w:val="0010362C"/>
    <w:rsid w:val="00112E3E"/>
    <w:rsid w:val="00126B83"/>
    <w:rsid w:val="00155A13"/>
    <w:rsid w:val="00164EF6"/>
    <w:rsid w:val="00195050"/>
    <w:rsid w:val="001A4C3A"/>
    <w:rsid w:val="001C38A3"/>
    <w:rsid w:val="001E2DF1"/>
    <w:rsid w:val="001F4555"/>
    <w:rsid w:val="002115AE"/>
    <w:rsid w:val="0028228B"/>
    <w:rsid w:val="002839EC"/>
    <w:rsid w:val="002E1C99"/>
    <w:rsid w:val="002F08B8"/>
    <w:rsid w:val="00320F74"/>
    <w:rsid w:val="003757C2"/>
    <w:rsid w:val="003C6E90"/>
    <w:rsid w:val="003D5DD1"/>
    <w:rsid w:val="00402406"/>
    <w:rsid w:val="004146D3"/>
    <w:rsid w:val="004212C2"/>
    <w:rsid w:val="00422F15"/>
    <w:rsid w:val="0042602A"/>
    <w:rsid w:val="0042772D"/>
    <w:rsid w:val="004619AC"/>
    <w:rsid w:val="004741C6"/>
    <w:rsid w:val="004E3A40"/>
    <w:rsid w:val="004E5CCD"/>
    <w:rsid w:val="00567977"/>
    <w:rsid w:val="00592426"/>
    <w:rsid w:val="005B2FB0"/>
    <w:rsid w:val="005C443D"/>
    <w:rsid w:val="005F198C"/>
    <w:rsid w:val="00664702"/>
    <w:rsid w:val="006E5BB3"/>
    <w:rsid w:val="006F2306"/>
    <w:rsid w:val="007208A2"/>
    <w:rsid w:val="00752758"/>
    <w:rsid w:val="00753C32"/>
    <w:rsid w:val="00755D95"/>
    <w:rsid w:val="00790480"/>
    <w:rsid w:val="008124E1"/>
    <w:rsid w:val="00847AB6"/>
    <w:rsid w:val="00857EB9"/>
    <w:rsid w:val="0086443E"/>
    <w:rsid w:val="0089405F"/>
    <w:rsid w:val="00974740"/>
    <w:rsid w:val="00984D78"/>
    <w:rsid w:val="009A3C67"/>
    <w:rsid w:val="009C2D08"/>
    <w:rsid w:val="00A17FFA"/>
    <w:rsid w:val="00AC1487"/>
    <w:rsid w:val="00AD09E5"/>
    <w:rsid w:val="00AE7ADD"/>
    <w:rsid w:val="00B024D2"/>
    <w:rsid w:val="00B65DE0"/>
    <w:rsid w:val="00B9040E"/>
    <w:rsid w:val="00BC30E8"/>
    <w:rsid w:val="00BD018A"/>
    <w:rsid w:val="00BD2C40"/>
    <w:rsid w:val="00BF02E7"/>
    <w:rsid w:val="00BF55E4"/>
    <w:rsid w:val="00C241F9"/>
    <w:rsid w:val="00C25132"/>
    <w:rsid w:val="00C34201"/>
    <w:rsid w:val="00C41C4B"/>
    <w:rsid w:val="00C53EB5"/>
    <w:rsid w:val="00C61E14"/>
    <w:rsid w:val="00CC322F"/>
    <w:rsid w:val="00CD74C8"/>
    <w:rsid w:val="00CF6124"/>
    <w:rsid w:val="00D11C83"/>
    <w:rsid w:val="00D207F2"/>
    <w:rsid w:val="00D21559"/>
    <w:rsid w:val="00D34422"/>
    <w:rsid w:val="00D35033"/>
    <w:rsid w:val="00D372D2"/>
    <w:rsid w:val="00D55268"/>
    <w:rsid w:val="00D8609B"/>
    <w:rsid w:val="00DE3130"/>
    <w:rsid w:val="00E14344"/>
    <w:rsid w:val="00E1538A"/>
    <w:rsid w:val="00E15813"/>
    <w:rsid w:val="00E23603"/>
    <w:rsid w:val="00E31164"/>
    <w:rsid w:val="00E36251"/>
    <w:rsid w:val="00E416D8"/>
    <w:rsid w:val="00E8259A"/>
    <w:rsid w:val="00E96027"/>
    <w:rsid w:val="00EA6E3F"/>
    <w:rsid w:val="00EC178D"/>
    <w:rsid w:val="00EF7B32"/>
    <w:rsid w:val="00F0337D"/>
    <w:rsid w:val="00F24D25"/>
    <w:rsid w:val="00F266CF"/>
    <w:rsid w:val="00F37931"/>
    <w:rsid w:val="00FC588A"/>
    <w:rsid w:val="00FD1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C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143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664702"/>
    <w:rPr>
      <w:rFonts w:cs="Times New Roman"/>
    </w:rPr>
  </w:style>
  <w:style w:type="character" w:styleId="Strong">
    <w:name w:val="Strong"/>
    <w:basedOn w:val="DefaultParagraphFont"/>
    <w:uiPriority w:val="99"/>
    <w:qFormat/>
    <w:rsid w:val="00664702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79048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90480"/>
    <w:rPr>
      <w:rFonts w:eastAsia="Times New Roman" w:cs="Times New Roman"/>
      <w:lang w:eastAsia="ru-RU"/>
    </w:rPr>
  </w:style>
  <w:style w:type="paragraph" w:styleId="ListParagraph">
    <w:name w:val="List Paragraph"/>
    <w:basedOn w:val="Normal"/>
    <w:uiPriority w:val="99"/>
    <w:qFormat/>
    <w:rsid w:val="00A17F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E7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7AD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241F9"/>
    <w:rPr>
      <w:rFonts w:cs="Times New Roman"/>
      <w:color w:val="0000FF"/>
      <w:u w:val="single"/>
    </w:rPr>
  </w:style>
  <w:style w:type="paragraph" w:customStyle="1" w:styleId="1">
    <w:name w:val="1"/>
    <w:basedOn w:val="Normal"/>
    <w:uiPriority w:val="99"/>
    <w:rsid w:val="00CD74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30"/>
    <w:basedOn w:val="Normal"/>
    <w:uiPriority w:val="99"/>
    <w:rsid w:val="00CD74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EA6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A6E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57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-personal.ru/journal/474/222347/?month=01&amp;year=2013&#160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www.onlinedics.ru%2Fslovar%2Ffil%2Fch%2Fchelovek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adukatar.net/wp-content/uploads/2011/07/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1062</TotalTime>
  <Pages>14</Pages>
  <Words>3494</Words>
  <Characters>19916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dcterms:created xsi:type="dcterms:W3CDTF">2017-12-19T09:57:00Z</dcterms:created>
  <dcterms:modified xsi:type="dcterms:W3CDTF">2021-02-28T14:39:00Z</dcterms:modified>
</cp:coreProperties>
</file>